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8395E" w14:textId="23244F1C" w:rsidR="00476BF3" w:rsidRDefault="00476BF3" w:rsidP="00476BF3">
      <w:pPr>
        <w:pStyle w:val="NoSpacing"/>
      </w:pPr>
      <w:r>
        <w:rPr>
          <w:u w:val="single"/>
        </w:rPr>
        <w:t>John YONGE</w:t>
      </w:r>
      <w:r>
        <w:t xml:space="preserve">    </w:t>
      </w:r>
      <w:proofErr w:type="gramStart"/>
      <w:r>
        <w:t xml:space="preserve">   (</w:t>
      </w:r>
      <w:proofErr w:type="gramEnd"/>
      <w:r>
        <w:t>fl.1427)</w:t>
      </w:r>
    </w:p>
    <w:p w14:paraId="42FBA1F0" w14:textId="4A8059F1" w:rsidR="00476BF3" w:rsidRDefault="00476BF3" w:rsidP="00476BF3">
      <w:pPr>
        <w:pStyle w:val="NoSpacing"/>
      </w:pPr>
    </w:p>
    <w:p w14:paraId="39073FA7" w14:textId="77777777" w:rsidR="00476BF3" w:rsidRDefault="00476BF3" w:rsidP="00476BF3">
      <w:pPr>
        <w:pStyle w:val="NoSpacing"/>
      </w:pPr>
    </w:p>
    <w:p w14:paraId="6E2DADFA" w14:textId="77777777" w:rsidR="00476BF3" w:rsidRDefault="00476BF3" w:rsidP="00476BF3">
      <w:pPr>
        <w:pStyle w:val="NoSpacing"/>
      </w:pPr>
      <w:r>
        <w:tab/>
        <w:t>1427</w:t>
      </w:r>
      <w:r>
        <w:tab/>
        <w:t xml:space="preserve">He made a plaint of debt against John </w:t>
      </w:r>
      <w:proofErr w:type="spellStart"/>
      <w:r>
        <w:t>Kennerton</w:t>
      </w:r>
      <w:proofErr w:type="spellEnd"/>
      <w:r>
        <w:t xml:space="preserve"> of </w:t>
      </w:r>
      <w:proofErr w:type="spellStart"/>
      <w:r>
        <w:t>Kingswood</w:t>
      </w:r>
      <w:proofErr w:type="spellEnd"/>
      <w:r>
        <w:t>,</w:t>
      </w:r>
    </w:p>
    <w:p w14:paraId="69784010" w14:textId="77777777" w:rsidR="00476BF3" w:rsidRDefault="00476BF3" w:rsidP="00476BF3">
      <w:pPr>
        <w:pStyle w:val="NoSpacing"/>
      </w:pPr>
      <w:r>
        <w:tab/>
      </w:r>
      <w:r>
        <w:tab/>
        <w:t>Wiltshire(q.v.), John Staple of Gloucester(q.v.) and Richard Sherman</w:t>
      </w:r>
    </w:p>
    <w:p w14:paraId="453E838C" w14:textId="77777777" w:rsidR="00476BF3" w:rsidRDefault="00476BF3" w:rsidP="00476BF3">
      <w:pPr>
        <w:pStyle w:val="NoSpacing"/>
      </w:pPr>
      <w:r>
        <w:tab/>
      </w:r>
      <w:r>
        <w:tab/>
        <w:t>of Gloucester, loader(q.v.).</w:t>
      </w:r>
    </w:p>
    <w:p w14:paraId="0A49749E" w14:textId="77777777" w:rsidR="00476BF3" w:rsidRDefault="00476BF3" w:rsidP="00476BF3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>https://waalt.uh.edu/index.php/CP40/664</w:t>
        </w:r>
      </w:hyperlink>
      <w:r>
        <w:t xml:space="preserve"> )</w:t>
      </w:r>
    </w:p>
    <w:p w14:paraId="3F0B944F" w14:textId="77777777" w:rsidR="00476BF3" w:rsidRDefault="00476BF3" w:rsidP="00476BF3">
      <w:pPr>
        <w:pStyle w:val="NoSpacing"/>
        <w:rPr>
          <w:rFonts w:cs="Times New Roman"/>
          <w:szCs w:val="24"/>
        </w:rPr>
      </w:pPr>
    </w:p>
    <w:p w14:paraId="3A457C68" w14:textId="77777777" w:rsidR="00476BF3" w:rsidRDefault="00476BF3" w:rsidP="00476BF3">
      <w:pPr>
        <w:pStyle w:val="NoSpacing"/>
        <w:rPr>
          <w:rFonts w:cs="Times New Roman"/>
          <w:szCs w:val="24"/>
        </w:rPr>
      </w:pPr>
    </w:p>
    <w:p w14:paraId="16C2763A" w14:textId="77777777" w:rsidR="00476BF3" w:rsidRDefault="00476BF3" w:rsidP="00476B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11B4F5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3458" w14:textId="77777777" w:rsidR="00476BF3" w:rsidRDefault="00476BF3" w:rsidP="009139A6">
      <w:r>
        <w:separator/>
      </w:r>
    </w:p>
  </w:endnote>
  <w:endnote w:type="continuationSeparator" w:id="0">
    <w:p w14:paraId="38781F77" w14:textId="77777777" w:rsidR="00476BF3" w:rsidRDefault="00476B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93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71E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4EB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87A0F" w14:textId="77777777" w:rsidR="00476BF3" w:rsidRDefault="00476BF3" w:rsidP="009139A6">
      <w:r>
        <w:separator/>
      </w:r>
    </w:p>
  </w:footnote>
  <w:footnote w:type="continuationSeparator" w:id="0">
    <w:p w14:paraId="4F961457" w14:textId="77777777" w:rsidR="00476BF3" w:rsidRDefault="00476B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65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D0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FB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F3"/>
    <w:rsid w:val="000666E0"/>
    <w:rsid w:val="002510B7"/>
    <w:rsid w:val="00476BF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AD657"/>
  <w15:chartTrackingRefBased/>
  <w15:docId w15:val="{4C9FABD0-2D40-4543-9E13-9147C846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6B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2023-03-29T16:44:00Z</dcterms:created>
  <dcterms:modified xsi:type="dcterms:W3CDTF">2023-03-29T16:45:00Z</dcterms:modified>
</cp:coreProperties>
</file>